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082" w:rsidRDefault="00570082" w:rsidP="005700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PALMER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70082" w:rsidRDefault="00570082" w:rsidP="005700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Lambeth, Surrey. Yeoman.</w:t>
      </w:r>
    </w:p>
    <w:p w:rsidR="00570082" w:rsidRDefault="00570082" w:rsidP="00570082">
      <w:pPr>
        <w:rPr>
          <w:rFonts w:ascii="Times New Roman" w:hAnsi="Times New Roman" w:cs="Times New Roman"/>
        </w:rPr>
      </w:pPr>
    </w:p>
    <w:p w:rsidR="00570082" w:rsidRDefault="00570082" w:rsidP="00570082">
      <w:pPr>
        <w:rPr>
          <w:rFonts w:ascii="Times New Roman" w:hAnsi="Times New Roman" w:cs="Times New Roman"/>
        </w:rPr>
      </w:pPr>
    </w:p>
    <w:p w:rsidR="00570082" w:rsidRDefault="00570082" w:rsidP="005700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Colbrond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570082" w:rsidRDefault="00570082" w:rsidP="005700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570082" w:rsidRDefault="00570082" w:rsidP="00570082">
      <w:pPr>
        <w:rPr>
          <w:rFonts w:ascii="Times New Roman" w:hAnsi="Times New Roman" w:cs="Times New Roman"/>
        </w:rPr>
      </w:pPr>
    </w:p>
    <w:p w:rsidR="00570082" w:rsidRDefault="00570082" w:rsidP="00570082">
      <w:pPr>
        <w:rPr>
          <w:rFonts w:ascii="Times New Roman" w:hAnsi="Times New Roman" w:cs="Times New Roman"/>
        </w:rPr>
      </w:pPr>
    </w:p>
    <w:p w:rsidR="00570082" w:rsidRPr="0073619E" w:rsidRDefault="00570082" w:rsidP="005700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July 2017</w:t>
      </w:r>
    </w:p>
    <w:p w:rsidR="006B2F86" w:rsidRPr="00E71FC3" w:rsidRDefault="005700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082" w:rsidRDefault="00570082" w:rsidP="00E71FC3">
      <w:r>
        <w:separator/>
      </w:r>
    </w:p>
  </w:endnote>
  <w:endnote w:type="continuationSeparator" w:id="0">
    <w:p w:rsidR="00570082" w:rsidRDefault="0057008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082" w:rsidRDefault="00570082" w:rsidP="00E71FC3">
      <w:r>
        <w:separator/>
      </w:r>
    </w:p>
  </w:footnote>
  <w:footnote w:type="continuationSeparator" w:id="0">
    <w:p w:rsidR="00570082" w:rsidRDefault="0057008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82"/>
    <w:rsid w:val="001A7C09"/>
    <w:rsid w:val="005700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360CA0-E78B-4A89-AE31-89780FC5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008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2017-07-11T19:17:00Z</dcterms:created>
  <dcterms:modified xsi:type="dcterms:W3CDTF">2017-07-11T19:17:00Z</dcterms:modified>
</cp:coreProperties>
</file>